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25693" w14:textId="77777777" w:rsidR="003221F7" w:rsidRPr="00BA7E32" w:rsidRDefault="00413983">
      <w:pPr>
        <w:widowControl/>
        <w:jc w:val="center"/>
        <w:rPr>
          <w:rFonts w:asciiTheme="minorEastAsia" w:eastAsiaTheme="minorEastAsia" w:hAnsiTheme="minorEastAsia" w:cs="Calibri"/>
          <w:b/>
          <w:bCs/>
          <w:kern w:val="0"/>
          <w:sz w:val="36"/>
          <w:szCs w:val="36"/>
        </w:rPr>
      </w:pPr>
      <w:r w:rsidRPr="00BA7E32">
        <w:rPr>
          <w:rFonts w:asciiTheme="minorEastAsia" w:eastAsiaTheme="minorEastAsia" w:hAnsiTheme="minorEastAsia" w:cs="Calibri" w:hint="eastAsia"/>
          <w:b/>
          <w:bCs/>
          <w:kern w:val="0"/>
          <w:sz w:val="36"/>
          <w:szCs w:val="36"/>
        </w:rPr>
        <w:t>海南师范大学科研项目绩效支出发放申请表</w:t>
      </w:r>
    </w:p>
    <w:p w14:paraId="5C70198C" w14:textId="4BC905E7" w:rsidR="003221F7" w:rsidRDefault="003221F7">
      <w:pPr>
        <w:widowControl/>
        <w:jc w:val="right"/>
        <w:rPr>
          <w:rFonts w:ascii="仿宋" w:eastAsia="仿宋" w:hAnsi="仿宋" w:cs="Calibri"/>
          <w:kern w:val="0"/>
          <w:sz w:val="24"/>
        </w:rPr>
      </w:pPr>
    </w:p>
    <w:p w14:paraId="5390E906" w14:textId="05A45A3F" w:rsidR="00DA38A1" w:rsidRPr="00B836CC" w:rsidRDefault="00DA38A1" w:rsidP="00DA38A1">
      <w:pPr>
        <w:widowControl/>
        <w:jc w:val="left"/>
        <w:rPr>
          <w:rFonts w:asciiTheme="minorEastAsia" w:eastAsiaTheme="minorEastAsia" w:hAnsiTheme="minorEastAsia" w:cs="Calibri"/>
          <w:b/>
          <w:kern w:val="0"/>
          <w:szCs w:val="21"/>
        </w:rPr>
      </w:pPr>
      <w:r w:rsidRPr="00B836CC">
        <w:rPr>
          <w:rFonts w:asciiTheme="minorEastAsia" w:eastAsiaTheme="minorEastAsia" w:hAnsiTheme="minorEastAsia" w:cs="Calibri" w:hint="eastAsia"/>
          <w:b/>
          <w:kern w:val="0"/>
          <w:szCs w:val="21"/>
        </w:rPr>
        <w:t>表</w:t>
      </w:r>
      <w:r w:rsidR="00675EA1" w:rsidRPr="00B836CC">
        <w:rPr>
          <w:rFonts w:asciiTheme="minorEastAsia" w:eastAsiaTheme="minorEastAsia" w:hAnsiTheme="minorEastAsia" w:cs="Calibri" w:hint="eastAsia"/>
          <w:b/>
          <w:kern w:val="0"/>
          <w:szCs w:val="21"/>
        </w:rPr>
        <w:t>A</w:t>
      </w:r>
      <w:r w:rsidRPr="00B836CC">
        <w:rPr>
          <w:rFonts w:asciiTheme="minorEastAsia" w:eastAsiaTheme="minorEastAsia" w:hAnsiTheme="minorEastAsia" w:cs="Calibri" w:hint="eastAsia"/>
          <w:b/>
          <w:kern w:val="0"/>
          <w:szCs w:val="21"/>
        </w:rPr>
        <w:t>：发放申请信息</w:t>
      </w:r>
      <w:r w:rsidR="00B836CC" w:rsidRPr="00B836CC">
        <w:rPr>
          <w:rFonts w:asciiTheme="minorEastAsia" w:eastAsiaTheme="minorEastAsia" w:hAnsiTheme="minorEastAsia" w:cs="Calibri" w:hint="eastAsia"/>
          <w:b/>
          <w:kern w:val="0"/>
          <w:szCs w:val="21"/>
        </w:rPr>
        <w:t>（</w:t>
      </w:r>
      <w:r w:rsidR="00B836CC" w:rsidRPr="0034424E">
        <w:rPr>
          <w:rFonts w:asciiTheme="minorEastAsia" w:eastAsiaTheme="minorEastAsia" w:hAnsiTheme="minorEastAsia" w:cs="Calibri" w:hint="eastAsia"/>
          <w:b/>
          <w:color w:val="FF0000"/>
          <w:kern w:val="0"/>
          <w:szCs w:val="21"/>
        </w:rPr>
        <w:t>金额单位：元</w:t>
      </w:r>
      <w:r w:rsidR="00C409ED" w:rsidRPr="0034424E">
        <w:rPr>
          <w:rFonts w:asciiTheme="minorEastAsia" w:eastAsiaTheme="minorEastAsia" w:hAnsiTheme="minorEastAsia" w:cs="Calibri" w:hint="eastAsia"/>
          <w:b/>
          <w:color w:val="FF0000"/>
          <w:kern w:val="0"/>
          <w:szCs w:val="21"/>
        </w:rPr>
        <w:t>，表格内涉及金额的内容不得涂改</w:t>
      </w:r>
      <w:r w:rsidR="00B836CC" w:rsidRPr="00B836CC">
        <w:rPr>
          <w:rFonts w:asciiTheme="minorEastAsia" w:eastAsiaTheme="minorEastAsia" w:hAnsiTheme="minorEastAsia" w:cs="Calibri" w:hint="eastAsia"/>
          <w:b/>
          <w:kern w:val="0"/>
          <w:szCs w:val="21"/>
        </w:rPr>
        <w:t>）</w:t>
      </w:r>
    </w:p>
    <w:tbl>
      <w:tblPr>
        <w:tblW w:w="10309" w:type="dxa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761"/>
        <w:gridCol w:w="14"/>
        <w:gridCol w:w="359"/>
        <w:gridCol w:w="218"/>
        <w:gridCol w:w="207"/>
        <w:gridCol w:w="1368"/>
        <w:gridCol w:w="475"/>
        <w:gridCol w:w="851"/>
        <w:gridCol w:w="425"/>
        <w:gridCol w:w="149"/>
        <w:gridCol w:w="1694"/>
        <w:gridCol w:w="21"/>
        <w:gridCol w:w="1113"/>
        <w:gridCol w:w="1953"/>
      </w:tblGrid>
      <w:tr w:rsidR="008D2961" w:rsidRPr="00DA38A1" w14:paraId="6535698F" w14:textId="77777777" w:rsidTr="00410BB4">
        <w:trPr>
          <w:cantSplit/>
          <w:trHeight w:hRule="exact" w:val="454"/>
          <w:jc w:val="center"/>
        </w:trPr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98FD9C" w14:textId="42CAE47C" w:rsidR="008D2961" w:rsidRPr="00016DF3" w:rsidRDefault="008D2961" w:rsidP="005A422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5767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A387866" w14:textId="544EDEBB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FD246" w14:textId="77777777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负责人</w:t>
            </w:r>
          </w:p>
        </w:tc>
        <w:tc>
          <w:tcPr>
            <w:tcW w:w="195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28C83" w14:textId="7F18BDA9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8D2961" w:rsidRPr="00DA38A1" w14:paraId="671CC2D1" w14:textId="77777777" w:rsidTr="00410BB4">
        <w:trPr>
          <w:cantSplit/>
          <w:trHeight w:hRule="exact" w:val="454"/>
          <w:jc w:val="center"/>
        </w:trPr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00B1F9" w14:textId="3922F701" w:rsidR="008D2961" w:rsidRPr="00016DF3" w:rsidRDefault="008D2961" w:rsidP="005A422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项目类型</w:t>
            </w:r>
          </w:p>
        </w:tc>
        <w:tc>
          <w:tcPr>
            <w:tcW w:w="262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DE481C8" w14:textId="75C6664F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3114">
              <w:rPr>
                <w:rFonts w:asciiTheme="minorEastAsia" w:eastAsiaTheme="minorEastAsia" w:hAnsiTheme="minorEastAsia" w:cs="宋体" w:hint="eastAsia"/>
                <w:kern w:val="0"/>
                <w:szCs w:val="21"/>
                <w:highlight w:val="yellow"/>
              </w:rPr>
              <w:t>范例：国家社科基金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53B1D1" w14:textId="77777777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项目批准号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FD988CC" w14:textId="231BCF1C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1ED34" w14:textId="4F015434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财务编码</w:t>
            </w:r>
          </w:p>
        </w:tc>
        <w:tc>
          <w:tcPr>
            <w:tcW w:w="195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5975E" w14:textId="5069284C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8D2961" w:rsidRPr="00DA38A1" w14:paraId="5984104B" w14:textId="77777777" w:rsidTr="00410BB4">
        <w:trPr>
          <w:cantSplit/>
          <w:trHeight w:hRule="exact" w:val="454"/>
          <w:jc w:val="center"/>
        </w:trPr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B3C70BA" w14:textId="03294801" w:rsidR="008D2961" w:rsidRPr="00016DF3" w:rsidRDefault="008D2961" w:rsidP="005A422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项目起止时间</w:t>
            </w:r>
          </w:p>
        </w:tc>
        <w:tc>
          <w:tcPr>
            <w:tcW w:w="5767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14A06F" w14:textId="2DC42162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</w:t>
            </w:r>
            <w:r w:rsidRPr="00016DF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</w:t>
            </w: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年 </w:t>
            </w:r>
            <w:r w:rsidRPr="00016DF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</w:t>
            </w: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月——</w:t>
            </w:r>
            <w:r w:rsidRPr="00016DF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 </w:t>
            </w: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年</w:t>
            </w:r>
            <w:r w:rsidRPr="00016DF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 </w:t>
            </w: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</w:t>
            </w:r>
          </w:p>
        </w:tc>
        <w:tc>
          <w:tcPr>
            <w:tcW w:w="111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BB471" w14:textId="541948D9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填表日期</w:t>
            </w:r>
          </w:p>
        </w:tc>
        <w:tc>
          <w:tcPr>
            <w:tcW w:w="1953" w:type="dxa"/>
            <w:tcBorders>
              <w:top w:val="single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61F1B" w14:textId="77777777" w:rsidR="008D2961" w:rsidRPr="00016DF3" w:rsidRDefault="008D2961" w:rsidP="00F1638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</w:tr>
      <w:tr w:rsidR="008D2961" w:rsidRPr="00DA38A1" w14:paraId="6E73E4F1" w14:textId="77777777" w:rsidTr="006D0C52">
        <w:trPr>
          <w:cantSplit/>
          <w:trHeight w:hRule="exact" w:val="454"/>
          <w:jc w:val="center"/>
        </w:trPr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875BC4" w14:textId="1CAD3A0C" w:rsidR="008D2961" w:rsidRPr="00016DF3" w:rsidRDefault="008D2961" w:rsidP="005A422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项目组成员</w:t>
            </w:r>
          </w:p>
        </w:tc>
        <w:tc>
          <w:tcPr>
            <w:tcW w:w="8833" w:type="dxa"/>
            <w:gridSpan w:val="1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1096BF" w14:textId="26FF4DC7" w:rsidR="008D2961" w:rsidRPr="00016DF3" w:rsidRDefault="008D2961" w:rsidP="001E06D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</w:tr>
      <w:tr w:rsidR="0040124D" w:rsidRPr="00DA38A1" w14:paraId="7F19B2F9" w14:textId="6B574CE9" w:rsidTr="00315278">
        <w:trPr>
          <w:cantSplit/>
          <w:trHeight w:hRule="exact" w:val="454"/>
          <w:jc w:val="center"/>
        </w:trPr>
        <w:tc>
          <w:tcPr>
            <w:tcW w:w="2260" w:type="dxa"/>
            <w:gridSpan w:val="6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908E3E" w14:textId="3EA4D53D" w:rsidR="0040124D" w:rsidRPr="00016DF3" w:rsidRDefault="0040124D" w:rsidP="004012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417E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绩效支出预算总额</w:t>
            </w:r>
          </w:p>
        </w:tc>
        <w:tc>
          <w:tcPr>
            <w:tcW w:w="2694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7EF443" w14:textId="77777777" w:rsidR="0040124D" w:rsidRPr="0040124D" w:rsidRDefault="0040124D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FBE8AA" w14:textId="5DB554F8" w:rsidR="0040124D" w:rsidRPr="00016DF3" w:rsidRDefault="0040124D" w:rsidP="00AC644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绩效支出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已</w:t>
            </w: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发放额</w:t>
            </w:r>
          </w:p>
        </w:tc>
        <w:tc>
          <w:tcPr>
            <w:tcW w:w="3087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F2E7F0F" w14:textId="77777777" w:rsidR="0040124D" w:rsidRPr="00016DF3" w:rsidRDefault="0040124D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</w:tr>
      <w:tr w:rsidR="0040124D" w:rsidRPr="00DA38A1" w14:paraId="5930AA9E" w14:textId="7409D0FF" w:rsidTr="00315278">
        <w:trPr>
          <w:cantSplit/>
          <w:trHeight w:hRule="exact" w:val="454"/>
          <w:jc w:val="center"/>
        </w:trPr>
        <w:tc>
          <w:tcPr>
            <w:tcW w:w="2260" w:type="dxa"/>
            <w:gridSpan w:val="6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E824EC8" w14:textId="43326D9C" w:rsidR="0040124D" w:rsidRPr="00016DF3" w:rsidRDefault="0040124D" w:rsidP="004012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417E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绩效支出余额</w:t>
            </w:r>
          </w:p>
        </w:tc>
        <w:tc>
          <w:tcPr>
            <w:tcW w:w="2694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D0C7CE" w14:textId="77777777" w:rsidR="0040124D" w:rsidRPr="00016DF3" w:rsidRDefault="0040124D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290EFD" w14:textId="7AD1F31E" w:rsidR="0040124D" w:rsidRPr="00016DF3" w:rsidRDefault="0040124D" w:rsidP="00AC644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本次申请发放金额</w:t>
            </w:r>
          </w:p>
        </w:tc>
        <w:tc>
          <w:tcPr>
            <w:tcW w:w="3087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7A3B648" w14:textId="77777777" w:rsidR="0040124D" w:rsidRPr="00016DF3" w:rsidRDefault="0040124D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  <w:highlight w:val="yellow"/>
              </w:rPr>
            </w:pPr>
          </w:p>
        </w:tc>
      </w:tr>
      <w:tr w:rsidR="005D7C6B" w:rsidRPr="00DA38A1" w14:paraId="773C6CA2" w14:textId="77777777" w:rsidTr="005D7C6B">
        <w:trPr>
          <w:cantSplit/>
          <w:trHeight w:hRule="exact" w:val="454"/>
          <w:jc w:val="center"/>
        </w:trPr>
        <w:tc>
          <w:tcPr>
            <w:tcW w:w="1462" w:type="dxa"/>
            <w:gridSpan w:val="2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BCB0765" w14:textId="5FCF1573" w:rsidR="005D7C6B" w:rsidRPr="00016DF3" w:rsidRDefault="005D7C6B" w:rsidP="00016D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项目状态</w:t>
            </w:r>
          </w:p>
        </w:tc>
        <w:tc>
          <w:tcPr>
            <w:tcW w:w="8847" w:type="dxa"/>
            <w:gridSpan w:val="1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E76C8F" w14:textId="602296D0" w:rsidR="005D7C6B" w:rsidRPr="00016DF3" w:rsidRDefault="003F6FC9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sdt>
              <w:sdtPr>
                <w:rPr>
                  <w:rFonts w:asciiTheme="minorEastAsia" w:eastAsiaTheme="minorEastAsia" w:hAnsiTheme="minorEastAsia" w:cs="宋体" w:hint="eastAsia"/>
                  <w:kern w:val="0"/>
                  <w:sz w:val="24"/>
                  <w:szCs w:val="24"/>
                </w:rPr>
                <w:id w:val="105620627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745BE">
                  <w:rPr>
                    <w:rFonts w:ascii="MS Gothic" w:eastAsia="MS Gothic" w:hAnsi="MS Gothic" w:cs="宋体" w:hint="eastAsia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5D7C6B"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在</w:t>
            </w:r>
            <w:proofErr w:type="gramStart"/>
            <w:r w:rsidR="005D7C6B"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研</w:t>
            </w:r>
            <w:proofErr w:type="gramEnd"/>
            <w:r w:rsidR="005D7C6B"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（已按要求提交进展材料） </w:t>
            </w:r>
            <w:r w:rsidR="005D7C6B" w:rsidRPr="00016DF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        </w:t>
            </w:r>
            <w:sdt>
              <w:sdtPr>
                <w:rPr>
                  <w:rFonts w:asciiTheme="minorEastAsia" w:eastAsiaTheme="minorEastAsia" w:hAnsiTheme="minorEastAsia" w:cs="宋体"/>
                  <w:kern w:val="0"/>
                  <w:sz w:val="24"/>
                  <w:szCs w:val="24"/>
                </w:rPr>
                <w:id w:val="6903419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F7F2C">
                  <w:rPr>
                    <w:rFonts w:ascii="MS Gothic" w:eastAsia="MS Gothic" w:hAnsi="MS Gothic" w:cs="宋体" w:hint="eastAsia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5D7C6B" w:rsidRPr="00016DF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通过验收（结题）</w:t>
            </w:r>
          </w:p>
        </w:tc>
      </w:tr>
      <w:tr w:rsidR="00EB56FE" w:rsidRPr="00DA38A1" w14:paraId="4C5C5856" w14:textId="77777777" w:rsidTr="006D0C52">
        <w:trPr>
          <w:cantSplit/>
          <w:trHeight w:hRule="exact" w:val="454"/>
          <w:jc w:val="center"/>
        </w:trPr>
        <w:tc>
          <w:tcPr>
            <w:tcW w:w="10309" w:type="dxa"/>
            <w:gridSpan w:val="15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07604" w14:textId="694066CE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绩效发放人员信息（</w:t>
            </w:r>
            <w:r w:rsidR="00215DCE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我校</w:t>
            </w:r>
            <w:r w:rsidRPr="004E5734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工资系统内</w:t>
            </w:r>
            <w:r w:rsidR="00215DCE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在职</w:t>
            </w:r>
            <w:r w:rsidRPr="004E5734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人员）</w:t>
            </w:r>
          </w:p>
        </w:tc>
      </w:tr>
      <w:tr w:rsidR="00EB56FE" w:rsidRPr="00DA38A1" w14:paraId="52DA7C54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5AFC4" w14:textId="77777777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4A17C" w14:textId="77777777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姓名</w:t>
            </w:r>
          </w:p>
        </w:tc>
        <w:tc>
          <w:tcPr>
            <w:tcW w:w="2268" w:type="dxa"/>
            <w:gridSpan w:val="4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3DD20" w14:textId="7F2E7713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所在二级单位</w:t>
            </w:r>
          </w:p>
        </w:tc>
        <w:tc>
          <w:tcPr>
            <w:tcW w:w="3140" w:type="dxa"/>
            <w:gridSpan w:val="5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6EE9D" w14:textId="77777777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CDCA5" w14:textId="3F180FDC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发放金额</w:t>
            </w: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97716" w14:textId="77777777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签名</w:t>
            </w:r>
          </w:p>
        </w:tc>
      </w:tr>
      <w:tr w:rsidR="00EB56FE" w:rsidRPr="00DA38A1" w14:paraId="2CB4C0A9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08D97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4A2FD" w14:textId="663626EA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D822E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0" w:type="dxa"/>
            <w:gridSpan w:val="5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7D004" w14:textId="6F35CCCC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3F0DD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C05BC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EB56FE" w:rsidRPr="00DA38A1" w14:paraId="094AFB59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FD230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F3727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3CA75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0" w:type="dxa"/>
            <w:gridSpan w:val="5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AA492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86C79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64C53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EB56FE" w:rsidRPr="00DA38A1" w14:paraId="7781F053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994E17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8A25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1735A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0" w:type="dxa"/>
            <w:gridSpan w:val="5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3093B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5E57D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11CA12" w14:textId="77777777" w:rsidR="00EB56FE" w:rsidRPr="004E5734" w:rsidRDefault="00EB56FE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EB56FE" w:rsidRPr="00DA38A1" w14:paraId="0A5C1532" w14:textId="77777777" w:rsidTr="006D0C52">
        <w:trPr>
          <w:cantSplit/>
          <w:trHeight w:hRule="exact" w:val="454"/>
          <w:jc w:val="center"/>
        </w:trPr>
        <w:tc>
          <w:tcPr>
            <w:tcW w:w="10309" w:type="dxa"/>
            <w:gridSpan w:val="15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D8D8C" w14:textId="7D41273A" w:rsidR="00EB56FE" w:rsidRPr="004E5734" w:rsidRDefault="00EB56FE" w:rsidP="00EB56FE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绩效发放人员信息（</w:t>
            </w:r>
            <w:r w:rsidR="00DC079D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其他</w:t>
            </w:r>
            <w:r w:rsidRPr="004E5734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人员）</w:t>
            </w:r>
          </w:p>
        </w:tc>
      </w:tr>
      <w:tr w:rsidR="002C47BC" w:rsidRPr="00DA38A1" w14:paraId="154F7DFD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5D0C5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6D27C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姓名</w:t>
            </w:r>
          </w:p>
        </w:tc>
        <w:tc>
          <w:tcPr>
            <w:tcW w:w="1793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D05AC5F" w14:textId="38D8860D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所在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</w:t>
            </w:r>
          </w:p>
        </w:tc>
        <w:tc>
          <w:tcPr>
            <w:tcW w:w="1751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B2A3BD" w14:textId="07254C26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开户行</w:t>
            </w:r>
          </w:p>
        </w:tc>
        <w:tc>
          <w:tcPr>
            <w:tcW w:w="186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03A71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银行账号</w:t>
            </w: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EBE0B" w14:textId="7F0CA18A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发放金额</w:t>
            </w: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9D804A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签名</w:t>
            </w:r>
          </w:p>
        </w:tc>
      </w:tr>
      <w:tr w:rsidR="002C47BC" w:rsidRPr="00DA38A1" w14:paraId="4BA8A2FD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103FD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2D9C7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93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096B1B" w14:textId="5DF18ABB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51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5EAD0B" w14:textId="3B1E906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16EB8" w14:textId="35829455" w:rsidR="002C47BC" w:rsidRPr="004E5734" w:rsidRDefault="002C47BC" w:rsidP="00FE16A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135A6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412FA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C47BC" w:rsidRPr="00DA38A1" w14:paraId="54B63CDA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19729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0B744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93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D38E75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51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0D07C8" w14:textId="1358E5D0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03F00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DB772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37617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C47BC" w:rsidRPr="00DA38A1" w14:paraId="64BF876A" w14:textId="77777777" w:rsidTr="00B27F38">
        <w:trPr>
          <w:cantSplit/>
          <w:trHeight w:hRule="exact" w:val="454"/>
          <w:jc w:val="center"/>
        </w:trPr>
        <w:tc>
          <w:tcPr>
            <w:tcW w:w="701" w:type="dxa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951A2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D96E9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93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3232138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51" w:type="dxa"/>
            <w:gridSpan w:val="3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BE1A24" w14:textId="6F2F152C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DA4C8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74DFE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953" w:type="dxa"/>
            <w:tcBorders>
              <w:top w:val="inset" w:sz="6" w:space="0" w:color="000000"/>
              <w:left w:val="inset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7F219" w14:textId="77777777" w:rsidR="002C47BC" w:rsidRPr="004E5734" w:rsidRDefault="002C47BC" w:rsidP="00C1354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B10032" w:rsidRPr="00DA38A1" w14:paraId="0A5F9AB7" w14:textId="12EACA6D" w:rsidTr="00B10032">
        <w:trPr>
          <w:trHeight w:val="1077"/>
          <w:jc w:val="center"/>
        </w:trPr>
        <w:tc>
          <w:tcPr>
            <w:tcW w:w="2053" w:type="dxa"/>
            <w:gridSpan w:val="5"/>
            <w:tcBorders>
              <w:top w:val="inset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2D27E1" w14:textId="3605F65C" w:rsidR="00B10032" w:rsidRPr="004E5734" w:rsidRDefault="00B10032" w:rsidP="00B10032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项目负责人（签字）</w:t>
            </w:r>
          </w:p>
        </w:tc>
        <w:tc>
          <w:tcPr>
            <w:tcW w:w="8256" w:type="dxa"/>
            <w:gridSpan w:val="10"/>
            <w:tcBorders>
              <w:top w:val="inset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20295E" w14:textId="77777777" w:rsidR="00B10032" w:rsidRDefault="00B10032" w:rsidP="00B10032">
            <w:pPr>
              <w:widowControl/>
              <w:ind w:left="60" w:firstLineChars="200" w:firstLine="420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我承诺以上绩效支出发放</w:t>
            </w:r>
            <w:r w:rsidRPr="00D55AA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安排与科研人员在项目工作中的实际贡献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相符合。</w:t>
            </w:r>
          </w:p>
          <w:p w14:paraId="3E43CDFC" w14:textId="77777777" w:rsidR="00B10032" w:rsidRDefault="00B10032" w:rsidP="00417E90">
            <w:pPr>
              <w:widowControl/>
              <w:ind w:right="840"/>
              <w:jc w:val="righ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14:paraId="54646AB3" w14:textId="1CD8A522" w:rsidR="00B10032" w:rsidRPr="00B10032" w:rsidRDefault="00B10032" w:rsidP="00417E90">
            <w:pPr>
              <w:widowControl/>
              <w:ind w:right="840"/>
              <w:jc w:val="righ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签名： 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                                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月 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</w:t>
            </w:r>
          </w:p>
        </w:tc>
      </w:tr>
      <w:tr w:rsidR="00337D1C" w:rsidRPr="00DA38A1" w14:paraId="354F004E" w14:textId="4C90C096" w:rsidTr="005D4D36">
        <w:trPr>
          <w:trHeight w:val="1135"/>
          <w:jc w:val="center"/>
        </w:trPr>
        <w:tc>
          <w:tcPr>
            <w:tcW w:w="2053" w:type="dxa"/>
            <w:gridSpan w:val="5"/>
            <w:tcBorders>
              <w:top w:val="inset" w:sz="6" w:space="0" w:color="000000"/>
              <w:left w:val="single" w:sz="6" w:space="0" w:color="000000"/>
              <w:bottom w:val="inset" w:sz="6" w:space="0" w:color="000000"/>
              <w:right w:val="single" w:sz="4" w:space="0" w:color="auto"/>
            </w:tcBorders>
            <w:vAlign w:val="center"/>
          </w:tcPr>
          <w:p w14:paraId="6816A98A" w14:textId="77777777" w:rsidR="00337D1C" w:rsidRPr="004E5734" w:rsidRDefault="00337D1C" w:rsidP="00EB56FE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二级单位意见</w:t>
            </w:r>
          </w:p>
          <w:p w14:paraId="10A56CE3" w14:textId="6C22859E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</w:t>
            </w:r>
            <w:r w:rsidR="00CA67C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是否进行公示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、是否建议发放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）</w:t>
            </w:r>
          </w:p>
        </w:tc>
        <w:tc>
          <w:tcPr>
            <w:tcW w:w="8256" w:type="dxa"/>
            <w:gridSpan w:val="10"/>
            <w:tcBorders>
              <w:top w:val="inset" w:sz="6" w:space="0" w:color="000000"/>
              <w:left w:val="single" w:sz="4" w:space="0" w:color="auto"/>
              <w:bottom w:val="inset" w:sz="6" w:space="0" w:color="000000"/>
              <w:right w:val="single" w:sz="6" w:space="0" w:color="000000"/>
            </w:tcBorders>
            <w:vAlign w:val="center"/>
          </w:tcPr>
          <w:p w14:paraId="6839269D" w14:textId="77777777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37D1C" w:rsidRPr="00DA38A1" w14:paraId="094C037E" w14:textId="59278A6F" w:rsidTr="00130567">
        <w:trPr>
          <w:trHeight w:val="33"/>
          <w:jc w:val="center"/>
        </w:trPr>
        <w:tc>
          <w:tcPr>
            <w:tcW w:w="2053" w:type="dxa"/>
            <w:gridSpan w:val="5"/>
            <w:tcBorders>
              <w:top w:val="inset" w:sz="6" w:space="0" w:color="000000"/>
              <w:left w:val="single" w:sz="6" w:space="0" w:color="000000"/>
              <w:bottom w:val="inset" w:sz="6" w:space="0" w:color="000000"/>
              <w:right w:val="single" w:sz="4" w:space="0" w:color="auto"/>
            </w:tcBorders>
            <w:vAlign w:val="center"/>
          </w:tcPr>
          <w:p w14:paraId="645108B9" w14:textId="77777777" w:rsidR="00337D1C" w:rsidRPr="004E5734" w:rsidRDefault="00337D1C" w:rsidP="00EB56FE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财务处</w:t>
            </w:r>
            <w:r>
              <w:rPr>
                <w:rFonts w:asciiTheme="minorEastAsia" w:eastAsiaTheme="minorEastAsia" w:hAnsiTheme="minorEastAsia" w:cs="Calibri" w:hint="eastAsia"/>
                <w:szCs w:val="21"/>
              </w:rPr>
              <w:t>审核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意见</w:t>
            </w:r>
          </w:p>
          <w:p w14:paraId="23518445" w14:textId="29E12A59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（</w:t>
            </w:r>
            <w:r w:rsidR="003B27F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审核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绩效支出预算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额、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已发放额、</w:t>
            </w:r>
            <w:r w:rsidRPr="004E573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余额等财务信息）</w:t>
            </w:r>
          </w:p>
        </w:tc>
        <w:tc>
          <w:tcPr>
            <w:tcW w:w="8256" w:type="dxa"/>
            <w:gridSpan w:val="10"/>
            <w:tcBorders>
              <w:top w:val="inset" w:sz="6" w:space="0" w:color="000000"/>
              <w:left w:val="single" w:sz="4" w:space="0" w:color="auto"/>
              <w:bottom w:val="inset" w:sz="6" w:space="0" w:color="000000"/>
              <w:right w:val="single" w:sz="6" w:space="0" w:color="000000"/>
            </w:tcBorders>
            <w:vAlign w:val="center"/>
          </w:tcPr>
          <w:p w14:paraId="5CF6BBFC" w14:textId="77777777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37D1C" w:rsidRPr="00DA38A1" w14:paraId="734388BB" w14:textId="45147AD6" w:rsidTr="002E4B7E">
        <w:trPr>
          <w:trHeight w:val="875"/>
          <w:jc w:val="center"/>
        </w:trPr>
        <w:tc>
          <w:tcPr>
            <w:tcW w:w="2053" w:type="dxa"/>
            <w:gridSpan w:val="5"/>
            <w:tcBorders>
              <w:top w:val="inset" w:sz="6" w:space="0" w:color="000000"/>
              <w:left w:val="single" w:sz="6" w:space="0" w:color="000000"/>
              <w:bottom w:val="inset" w:sz="6" w:space="0" w:color="000000"/>
              <w:right w:val="single" w:sz="4" w:space="0" w:color="auto"/>
            </w:tcBorders>
            <w:vAlign w:val="center"/>
          </w:tcPr>
          <w:p w14:paraId="702724D2" w14:textId="77777777" w:rsidR="00337D1C" w:rsidRDefault="00337D1C" w:rsidP="00357AA8">
            <w:pPr>
              <w:widowControl/>
              <w:rPr>
                <w:rFonts w:asciiTheme="minorEastAsia" w:eastAsiaTheme="minorEastAsia" w:hAnsiTheme="minorEastAsia" w:cs="Calibri"/>
                <w:szCs w:val="21"/>
              </w:rPr>
            </w:pP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科研处</w:t>
            </w:r>
            <w:r>
              <w:rPr>
                <w:rFonts w:asciiTheme="minorEastAsia" w:eastAsiaTheme="minorEastAsia" w:hAnsiTheme="minorEastAsia" w:cs="Calibri" w:hint="eastAsia"/>
                <w:szCs w:val="21"/>
              </w:rPr>
              <w:t>审核</w:t>
            </w: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意见</w:t>
            </w:r>
          </w:p>
          <w:p w14:paraId="10A05E04" w14:textId="09E95848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（</w:t>
            </w:r>
            <w:r w:rsidR="00E562E4">
              <w:rPr>
                <w:rFonts w:asciiTheme="minorEastAsia" w:eastAsiaTheme="minorEastAsia" w:hAnsiTheme="minorEastAsia" w:cs="Calibri" w:hint="eastAsia"/>
                <w:szCs w:val="21"/>
              </w:rPr>
              <w:t>审核</w:t>
            </w:r>
            <w:r>
              <w:rPr>
                <w:rFonts w:asciiTheme="minorEastAsia" w:eastAsiaTheme="minorEastAsia" w:hAnsiTheme="minorEastAsia" w:cs="Calibri" w:hint="eastAsia"/>
                <w:szCs w:val="21"/>
              </w:rPr>
              <w:t>是否</w:t>
            </w: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符合</w:t>
            </w:r>
            <w:r w:rsidR="00672E9E">
              <w:rPr>
                <w:rFonts w:asciiTheme="minorEastAsia" w:eastAsiaTheme="minorEastAsia" w:hAnsiTheme="minorEastAsia" w:cs="Calibri" w:hint="eastAsia"/>
                <w:szCs w:val="21"/>
              </w:rPr>
              <w:t>项目</w:t>
            </w:r>
            <w:r w:rsidRPr="004E5734">
              <w:rPr>
                <w:rFonts w:asciiTheme="minorEastAsia" w:eastAsiaTheme="minorEastAsia" w:hAnsiTheme="minorEastAsia" w:cs="Calibri" w:hint="eastAsia"/>
                <w:szCs w:val="21"/>
              </w:rPr>
              <w:t>管理规定）</w:t>
            </w:r>
          </w:p>
        </w:tc>
        <w:tc>
          <w:tcPr>
            <w:tcW w:w="8256" w:type="dxa"/>
            <w:gridSpan w:val="10"/>
            <w:tcBorders>
              <w:top w:val="inset" w:sz="6" w:space="0" w:color="000000"/>
              <w:left w:val="single" w:sz="4" w:space="0" w:color="auto"/>
              <w:bottom w:val="inset" w:sz="6" w:space="0" w:color="000000"/>
              <w:right w:val="single" w:sz="6" w:space="0" w:color="000000"/>
            </w:tcBorders>
            <w:vAlign w:val="center"/>
          </w:tcPr>
          <w:p w14:paraId="3DB945F9" w14:textId="77777777" w:rsidR="00337D1C" w:rsidRPr="004E5734" w:rsidRDefault="00337D1C" w:rsidP="00CD6F83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14:paraId="28385686" w14:textId="7C954F05" w:rsidR="00A64C4F" w:rsidRDefault="00622FB2" w:rsidP="005D4D36">
      <w:pPr>
        <w:rPr>
          <w:rFonts w:ascii="仿宋" w:eastAsia="仿宋" w:hAnsi="仿宋" w:cs="Calibri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注：</w:t>
      </w:r>
      <w:r w:rsidR="005322EE" w:rsidRPr="005322EE">
        <w:rPr>
          <w:rFonts w:asciiTheme="minorEastAsia" w:eastAsiaTheme="minorEastAsia" w:hAnsiTheme="minorEastAsia" w:cs="宋体" w:hint="eastAsia"/>
          <w:kern w:val="0"/>
          <w:szCs w:val="21"/>
        </w:rPr>
        <w:t>不得在同一表格中同时填报工资系统内和工资系统外</w:t>
      </w:r>
      <w:r w:rsidR="00D375B3">
        <w:rPr>
          <w:rFonts w:asciiTheme="minorEastAsia" w:eastAsiaTheme="minorEastAsia" w:hAnsiTheme="minorEastAsia" w:cs="宋体" w:hint="eastAsia"/>
          <w:kern w:val="0"/>
          <w:szCs w:val="21"/>
        </w:rPr>
        <w:t>其他</w:t>
      </w:r>
      <w:r w:rsidR="005322EE" w:rsidRPr="005322EE">
        <w:rPr>
          <w:rFonts w:asciiTheme="minorEastAsia" w:eastAsiaTheme="minorEastAsia" w:hAnsiTheme="minorEastAsia" w:cs="宋体" w:hint="eastAsia"/>
          <w:kern w:val="0"/>
          <w:szCs w:val="21"/>
        </w:rPr>
        <w:t>人员绩效发放信息。</w:t>
      </w:r>
      <w:r w:rsidR="00A64C4F">
        <w:rPr>
          <w:rFonts w:ascii="仿宋" w:eastAsia="仿宋" w:hAnsi="仿宋" w:cs="Calibri"/>
          <w:sz w:val="24"/>
        </w:rPr>
        <w:br w:type="page"/>
      </w:r>
    </w:p>
    <w:p w14:paraId="613FDDFF" w14:textId="1BD9D688" w:rsidR="00DA38A1" w:rsidRPr="001C7FBD" w:rsidRDefault="00DA38A1" w:rsidP="00DA38A1">
      <w:pPr>
        <w:widowControl/>
        <w:jc w:val="left"/>
        <w:rPr>
          <w:rFonts w:asciiTheme="minorEastAsia" w:eastAsiaTheme="minorEastAsia" w:hAnsiTheme="minorEastAsia" w:cs="Calibri"/>
          <w:b/>
          <w:kern w:val="0"/>
          <w:szCs w:val="21"/>
        </w:rPr>
      </w:pPr>
      <w:r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lastRenderedPageBreak/>
        <w:t>表</w:t>
      </w:r>
      <w:r w:rsidR="00675EA1"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t>B</w:t>
      </w:r>
      <w:r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t>：项目执行情况</w:t>
      </w:r>
      <w:r w:rsidR="00E1583B">
        <w:rPr>
          <w:rFonts w:asciiTheme="minorEastAsia" w:eastAsiaTheme="minorEastAsia" w:hAnsiTheme="minorEastAsia" w:cs="Calibri" w:hint="eastAsia"/>
          <w:b/>
          <w:kern w:val="0"/>
          <w:szCs w:val="21"/>
        </w:rPr>
        <w:t>简要</w:t>
      </w:r>
      <w:r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t>说明</w:t>
      </w:r>
      <w:r w:rsidR="006B6B71"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t>（</w:t>
      </w:r>
      <w:bookmarkStart w:id="0" w:name="_GoBack"/>
      <w:r w:rsidR="006B6B71" w:rsidRPr="009D1D1F">
        <w:rPr>
          <w:rFonts w:asciiTheme="minorEastAsia" w:eastAsiaTheme="minorEastAsia" w:hAnsiTheme="minorEastAsia" w:cs="Calibri" w:hint="eastAsia"/>
          <w:b/>
          <w:color w:val="FF0000"/>
          <w:kern w:val="0"/>
          <w:szCs w:val="21"/>
        </w:rPr>
        <w:t>已经通过验收或结题的项目，不填写</w:t>
      </w:r>
      <w:r w:rsidR="00F42CE1" w:rsidRPr="009D1D1F">
        <w:rPr>
          <w:rFonts w:asciiTheme="minorEastAsia" w:eastAsiaTheme="minorEastAsia" w:hAnsiTheme="minorEastAsia" w:cs="Calibri" w:hint="eastAsia"/>
          <w:b/>
          <w:color w:val="FF0000"/>
          <w:kern w:val="0"/>
          <w:szCs w:val="21"/>
        </w:rPr>
        <w:t>此表</w:t>
      </w:r>
      <w:bookmarkEnd w:id="0"/>
      <w:r w:rsidR="006B6B71" w:rsidRPr="001C7FBD">
        <w:rPr>
          <w:rFonts w:asciiTheme="minorEastAsia" w:eastAsiaTheme="minorEastAsia" w:hAnsiTheme="minorEastAsia" w:cs="Calibri" w:hint="eastAsia"/>
          <w:b/>
          <w:kern w:val="0"/>
          <w:szCs w:val="21"/>
        </w:rPr>
        <w:t>）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0"/>
      </w:tblGrid>
      <w:tr w:rsidR="00DA38A1" w:rsidRPr="00DA38A1" w14:paraId="2AAFB30D" w14:textId="77777777" w:rsidTr="008A5BA8">
        <w:trPr>
          <w:trHeight w:val="12711"/>
          <w:jc w:val="center"/>
        </w:trPr>
        <w:tc>
          <w:tcPr>
            <w:tcW w:w="9200" w:type="dxa"/>
          </w:tcPr>
          <w:p w14:paraId="49CF80B2" w14:textId="77777777" w:rsidR="00DA38A1" w:rsidRDefault="00DA38A1" w:rsidP="008A5BA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1C7FBD">
              <w:rPr>
                <w:rFonts w:asciiTheme="minorEastAsia" w:eastAsiaTheme="minorEastAsia" w:hAnsiTheme="minorEastAsia" w:hint="eastAsia"/>
                <w:sz w:val="22"/>
                <w:szCs w:val="21"/>
              </w:rPr>
              <w:t>研究工作进展情况（</w:t>
            </w:r>
            <w:r w:rsidRPr="001C7FBD">
              <w:rPr>
                <w:rFonts w:asciiTheme="minorEastAsia" w:eastAsiaTheme="minorEastAsia" w:hAnsiTheme="minorEastAsia"/>
                <w:sz w:val="22"/>
                <w:szCs w:val="21"/>
              </w:rPr>
              <w:t>项目研究</w:t>
            </w:r>
            <w:r w:rsidRPr="001C7FBD">
              <w:rPr>
                <w:rFonts w:asciiTheme="minorEastAsia" w:eastAsiaTheme="minorEastAsia" w:hAnsiTheme="minorEastAsia" w:hint="eastAsia"/>
                <w:sz w:val="22"/>
                <w:szCs w:val="21"/>
              </w:rPr>
              <w:t>进展</w:t>
            </w:r>
            <w:r w:rsidRPr="001C7FBD">
              <w:rPr>
                <w:rFonts w:asciiTheme="minorEastAsia" w:eastAsiaTheme="minorEastAsia" w:hAnsiTheme="minorEastAsia"/>
                <w:sz w:val="22"/>
                <w:szCs w:val="21"/>
              </w:rPr>
              <w:t>情况；</w:t>
            </w:r>
            <w:r w:rsidR="00B84254">
              <w:rPr>
                <w:rFonts w:asciiTheme="minorEastAsia" w:eastAsiaTheme="minorEastAsia" w:hAnsiTheme="minorEastAsia" w:hint="eastAsia"/>
                <w:sz w:val="22"/>
                <w:szCs w:val="21"/>
              </w:rPr>
              <w:t>研究进度是否与计划书进度安排基本符合；</w:t>
            </w:r>
            <w:r w:rsidRPr="001C7FBD">
              <w:rPr>
                <w:rFonts w:asciiTheme="minorEastAsia" w:eastAsiaTheme="minorEastAsia" w:hAnsiTheme="minorEastAsia"/>
                <w:sz w:val="22"/>
                <w:szCs w:val="21"/>
              </w:rPr>
              <w:t>已取得的阶段性成果</w:t>
            </w:r>
            <w:r w:rsidR="00D57A2F">
              <w:rPr>
                <w:rFonts w:asciiTheme="minorEastAsia" w:eastAsiaTheme="minorEastAsia" w:hAnsiTheme="minorEastAsia" w:hint="eastAsia"/>
                <w:sz w:val="22"/>
                <w:szCs w:val="21"/>
              </w:rPr>
              <w:t>；</w:t>
            </w:r>
            <w:r w:rsidR="000E4055">
              <w:rPr>
                <w:rFonts w:asciiTheme="minorEastAsia" w:eastAsiaTheme="minorEastAsia" w:hAnsiTheme="minorEastAsia" w:hint="eastAsia"/>
                <w:sz w:val="22"/>
                <w:szCs w:val="21"/>
              </w:rPr>
              <w:t>如果</w:t>
            </w:r>
            <w:r w:rsidR="00472D23">
              <w:rPr>
                <w:rFonts w:asciiTheme="minorEastAsia" w:eastAsiaTheme="minorEastAsia" w:hAnsiTheme="minorEastAsia" w:hint="eastAsia"/>
                <w:sz w:val="22"/>
                <w:szCs w:val="21"/>
              </w:rPr>
              <w:t>研究进度明显落后于计划书进度安排，需要重点说明原因</w:t>
            </w:r>
            <w:r w:rsidRPr="001C7FBD">
              <w:rPr>
                <w:rFonts w:asciiTheme="minorEastAsia" w:eastAsiaTheme="minorEastAsia" w:hAnsiTheme="minorEastAsia" w:hint="eastAsia"/>
                <w:sz w:val="22"/>
                <w:szCs w:val="21"/>
              </w:rPr>
              <w:t>）</w:t>
            </w:r>
          </w:p>
          <w:p w14:paraId="4FAFE9F8" w14:textId="38890D79" w:rsidR="008A5BA8" w:rsidRPr="008A5BA8" w:rsidRDefault="008A5BA8" w:rsidP="008A5BA8">
            <w:pPr>
              <w:rPr>
                <w:rFonts w:ascii="仿宋" w:eastAsia="仿宋" w:hAnsi="仿宋"/>
                <w:sz w:val="24"/>
              </w:rPr>
            </w:pPr>
          </w:p>
        </w:tc>
      </w:tr>
    </w:tbl>
    <w:p w14:paraId="65EB7AC4" w14:textId="0A3E3484" w:rsidR="00DA38A1" w:rsidRDefault="001C7FBD">
      <w:pPr>
        <w:rPr>
          <w:rFonts w:ascii="仿宋" w:eastAsia="仿宋" w:hAnsi="仿宋" w:cs="Calibri"/>
          <w:sz w:val="24"/>
        </w:rPr>
      </w:pPr>
      <w:r w:rsidRPr="00CF5EA9">
        <w:rPr>
          <w:rFonts w:asciiTheme="minorEastAsia" w:eastAsiaTheme="minorEastAsia" w:hAnsiTheme="minorEastAsia" w:cs="Calibri" w:hint="eastAsia"/>
          <w:szCs w:val="21"/>
        </w:rPr>
        <w:t>注：此表一式两份</w:t>
      </w:r>
      <w:r w:rsidR="002A347E">
        <w:rPr>
          <w:rFonts w:asciiTheme="minorEastAsia" w:eastAsiaTheme="minorEastAsia" w:hAnsiTheme="minorEastAsia" w:cs="Calibri" w:hint="eastAsia"/>
          <w:szCs w:val="21"/>
        </w:rPr>
        <w:t>，双面打印</w:t>
      </w:r>
      <w:r w:rsidR="002C17DD">
        <w:rPr>
          <w:rFonts w:asciiTheme="minorEastAsia" w:eastAsiaTheme="minorEastAsia" w:hAnsiTheme="minorEastAsia" w:cs="Calibri" w:hint="eastAsia"/>
          <w:szCs w:val="21"/>
        </w:rPr>
        <w:t>，不得加页</w:t>
      </w:r>
      <w:r w:rsidRPr="00CF5EA9">
        <w:rPr>
          <w:rFonts w:asciiTheme="minorEastAsia" w:eastAsiaTheme="minorEastAsia" w:hAnsiTheme="minorEastAsia" w:cs="Calibri" w:hint="eastAsia"/>
          <w:szCs w:val="21"/>
        </w:rPr>
        <w:t>，由财务处、科研处审核留存。</w:t>
      </w:r>
      <w:r w:rsidRPr="00AD5273">
        <w:rPr>
          <w:rFonts w:asciiTheme="minorEastAsia" w:eastAsiaTheme="minorEastAsia" w:hAnsiTheme="minorEastAsia" w:cs="Calibri" w:hint="eastAsia"/>
          <w:szCs w:val="21"/>
        </w:rPr>
        <w:t>我校工资系统内在职人员</w:t>
      </w:r>
      <w:r w:rsidRPr="00CF5EA9">
        <w:rPr>
          <w:rFonts w:asciiTheme="minorEastAsia" w:eastAsiaTheme="minorEastAsia" w:hAnsiTheme="minorEastAsia" w:cs="Calibri" w:hint="eastAsia"/>
          <w:szCs w:val="21"/>
        </w:rPr>
        <w:t>统一随工资发放，</w:t>
      </w:r>
      <w:r>
        <w:rPr>
          <w:rFonts w:asciiTheme="minorEastAsia" w:eastAsiaTheme="minorEastAsia" w:hAnsiTheme="minorEastAsia" w:cs="Calibri" w:hint="eastAsia"/>
          <w:szCs w:val="21"/>
        </w:rPr>
        <w:t>其他</w:t>
      </w:r>
      <w:r w:rsidRPr="00CF5EA9">
        <w:rPr>
          <w:rFonts w:asciiTheme="minorEastAsia" w:eastAsiaTheme="minorEastAsia" w:hAnsiTheme="minorEastAsia" w:cs="Calibri" w:hint="eastAsia"/>
          <w:szCs w:val="21"/>
        </w:rPr>
        <w:t>人员需按要求办理手续。</w:t>
      </w:r>
    </w:p>
    <w:sectPr w:rsidR="00DA38A1" w:rsidSect="00322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E2544" w14:textId="77777777" w:rsidR="003F6FC9" w:rsidRDefault="003F6FC9" w:rsidP="00D7159E">
      <w:r>
        <w:separator/>
      </w:r>
    </w:p>
  </w:endnote>
  <w:endnote w:type="continuationSeparator" w:id="0">
    <w:p w14:paraId="441665BD" w14:textId="77777777" w:rsidR="003F6FC9" w:rsidRDefault="003F6FC9" w:rsidP="00D7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8BE64" w14:textId="77777777" w:rsidR="003F6FC9" w:rsidRDefault="003F6FC9" w:rsidP="00D7159E">
      <w:r>
        <w:separator/>
      </w:r>
    </w:p>
  </w:footnote>
  <w:footnote w:type="continuationSeparator" w:id="0">
    <w:p w14:paraId="6A56009F" w14:textId="77777777" w:rsidR="003F6FC9" w:rsidRDefault="003F6FC9" w:rsidP="00D71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61F655D"/>
    <w:rsid w:val="000024A6"/>
    <w:rsid w:val="000030B2"/>
    <w:rsid w:val="00016DF3"/>
    <w:rsid w:val="000248D6"/>
    <w:rsid w:val="00034EA6"/>
    <w:rsid w:val="00062A2D"/>
    <w:rsid w:val="00076E88"/>
    <w:rsid w:val="00081F82"/>
    <w:rsid w:val="000904EF"/>
    <w:rsid w:val="000910C0"/>
    <w:rsid w:val="000A3D99"/>
    <w:rsid w:val="000A6234"/>
    <w:rsid w:val="000C7397"/>
    <w:rsid w:val="000E1A2F"/>
    <w:rsid w:val="000E2F0D"/>
    <w:rsid w:val="000E4055"/>
    <w:rsid w:val="000F2FCF"/>
    <w:rsid w:val="000F4945"/>
    <w:rsid w:val="000F5E49"/>
    <w:rsid w:val="000F7F2C"/>
    <w:rsid w:val="00105BF6"/>
    <w:rsid w:val="001317A0"/>
    <w:rsid w:val="001938D1"/>
    <w:rsid w:val="00197FC8"/>
    <w:rsid w:val="001A2638"/>
    <w:rsid w:val="001C56DF"/>
    <w:rsid w:val="001C7FBD"/>
    <w:rsid w:val="001D293A"/>
    <w:rsid w:val="001E06DB"/>
    <w:rsid w:val="001F6EE2"/>
    <w:rsid w:val="002003A9"/>
    <w:rsid w:val="002009DF"/>
    <w:rsid w:val="00215DCE"/>
    <w:rsid w:val="00231861"/>
    <w:rsid w:val="0023649D"/>
    <w:rsid w:val="002364A8"/>
    <w:rsid w:val="00271E4D"/>
    <w:rsid w:val="00277168"/>
    <w:rsid w:val="002773AA"/>
    <w:rsid w:val="00294E93"/>
    <w:rsid w:val="002A347E"/>
    <w:rsid w:val="002B17EF"/>
    <w:rsid w:val="002C17DD"/>
    <w:rsid w:val="002C47BC"/>
    <w:rsid w:val="002D6531"/>
    <w:rsid w:val="002E726A"/>
    <w:rsid w:val="002E7448"/>
    <w:rsid w:val="002F29BF"/>
    <w:rsid w:val="00305B69"/>
    <w:rsid w:val="00307ECD"/>
    <w:rsid w:val="00315278"/>
    <w:rsid w:val="003221F7"/>
    <w:rsid w:val="00327E2D"/>
    <w:rsid w:val="00337D1C"/>
    <w:rsid w:val="00340CA7"/>
    <w:rsid w:val="0034424E"/>
    <w:rsid w:val="00345557"/>
    <w:rsid w:val="003501D0"/>
    <w:rsid w:val="00357AA8"/>
    <w:rsid w:val="00357EEF"/>
    <w:rsid w:val="003730FD"/>
    <w:rsid w:val="00375305"/>
    <w:rsid w:val="003955E6"/>
    <w:rsid w:val="00397233"/>
    <w:rsid w:val="003A0AA8"/>
    <w:rsid w:val="003A1A6A"/>
    <w:rsid w:val="003B27FB"/>
    <w:rsid w:val="003B4319"/>
    <w:rsid w:val="003D2204"/>
    <w:rsid w:val="003E1D09"/>
    <w:rsid w:val="003F41E5"/>
    <w:rsid w:val="003F6FC9"/>
    <w:rsid w:val="0040124D"/>
    <w:rsid w:val="004027E2"/>
    <w:rsid w:val="00405FE2"/>
    <w:rsid w:val="00410BB4"/>
    <w:rsid w:val="00413983"/>
    <w:rsid w:val="004161D5"/>
    <w:rsid w:val="004167E7"/>
    <w:rsid w:val="00417E90"/>
    <w:rsid w:val="00421FA7"/>
    <w:rsid w:val="00433196"/>
    <w:rsid w:val="00466449"/>
    <w:rsid w:val="00472D23"/>
    <w:rsid w:val="00476DC8"/>
    <w:rsid w:val="00486615"/>
    <w:rsid w:val="00487B02"/>
    <w:rsid w:val="00497575"/>
    <w:rsid w:val="004D3780"/>
    <w:rsid w:val="004E0A62"/>
    <w:rsid w:val="004E5734"/>
    <w:rsid w:val="0051562C"/>
    <w:rsid w:val="0052564E"/>
    <w:rsid w:val="00531577"/>
    <w:rsid w:val="005322EE"/>
    <w:rsid w:val="00547F49"/>
    <w:rsid w:val="0055339E"/>
    <w:rsid w:val="00555529"/>
    <w:rsid w:val="005579B0"/>
    <w:rsid w:val="0056612E"/>
    <w:rsid w:val="00567F05"/>
    <w:rsid w:val="00570F08"/>
    <w:rsid w:val="0059144F"/>
    <w:rsid w:val="00594A9F"/>
    <w:rsid w:val="005A243A"/>
    <w:rsid w:val="005A4221"/>
    <w:rsid w:val="005A51D7"/>
    <w:rsid w:val="005B0E12"/>
    <w:rsid w:val="005B3502"/>
    <w:rsid w:val="005B5CC9"/>
    <w:rsid w:val="005C6A5F"/>
    <w:rsid w:val="005D4D36"/>
    <w:rsid w:val="005D7C6B"/>
    <w:rsid w:val="005E2C49"/>
    <w:rsid w:val="005E386F"/>
    <w:rsid w:val="00622185"/>
    <w:rsid w:val="00622FB2"/>
    <w:rsid w:val="0063311F"/>
    <w:rsid w:val="00640B95"/>
    <w:rsid w:val="006440D7"/>
    <w:rsid w:val="006579D2"/>
    <w:rsid w:val="00657EAC"/>
    <w:rsid w:val="006665B4"/>
    <w:rsid w:val="00671269"/>
    <w:rsid w:val="00672E9E"/>
    <w:rsid w:val="00675EA1"/>
    <w:rsid w:val="00690819"/>
    <w:rsid w:val="00692BFD"/>
    <w:rsid w:val="006A1C1E"/>
    <w:rsid w:val="006A5FBA"/>
    <w:rsid w:val="006B51AF"/>
    <w:rsid w:val="006B6653"/>
    <w:rsid w:val="006B6B71"/>
    <w:rsid w:val="006B7C5F"/>
    <w:rsid w:val="006C7574"/>
    <w:rsid w:val="006D0C52"/>
    <w:rsid w:val="006D620C"/>
    <w:rsid w:val="006E6E74"/>
    <w:rsid w:val="006F1CB3"/>
    <w:rsid w:val="006F5B97"/>
    <w:rsid w:val="00707A7C"/>
    <w:rsid w:val="007367D2"/>
    <w:rsid w:val="00744068"/>
    <w:rsid w:val="00760DD9"/>
    <w:rsid w:val="007622B6"/>
    <w:rsid w:val="00773D1F"/>
    <w:rsid w:val="00773EA5"/>
    <w:rsid w:val="007745BE"/>
    <w:rsid w:val="007775B5"/>
    <w:rsid w:val="007801D9"/>
    <w:rsid w:val="00782D26"/>
    <w:rsid w:val="00795737"/>
    <w:rsid w:val="007A1A10"/>
    <w:rsid w:val="007B3282"/>
    <w:rsid w:val="007D5AD6"/>
    <w:rsid w:val="007F222E"/>
    <w:rsid w:val="007F61AA"/>
    <w:rsid w:val="00802676"/>
    <w:rsid w:val="008574CD"/>
    <w:rsid w:val="00865E4A"/>
    <w:rsid w:val="008867A3"/>
    <w:rsid w:val="00897C0C"/>
    <w:rsid w:val="008A262F"/>
    <w:rsid w:val="008A28AE"/>
    <w:rsid w:val="008A3114"/>
    <w:rsid w:val="008A42DA"/>
    <w:rsid w:val="008A5BA8"/>
    <w:rsid w:val="008B686B"/>
    <w:rsid w:val="008D2961"/>
    <w:rsid w:val="008D3AA6"/>
    <w:rsid w:val="00902476"/>
    <w:rsid w:val="00905B82"/>
    <w:rsid w:val="0091106A"/>
    <w:rsid w:val="00916037"/>
    <w:rsid w:val="00921832"/>
    <w:rsid w:val="00925D1C"/>
    <w:rsid w:val="00931032"/>
    <w:rsid w:val="00933937"/>
    <w:rsid w:val="0096172B"/>
    <w:rsid w:val="009810E8"/>
    <w:rsid w:val="009821AF"/>
    <w:rsid w:val="009B3CDC"/>
    <w:rsid w:val="009C4324"/>
    <w:rsid w:val="009D1D1F"/>
    <w:rsid w:val="009E2414"/>
    <w:rsid w:val="009E2F0D"/>
    <w:rsid w:val="009E79C2"/>
    <w:rsid w:val="00A64C4F"/>
    <w:rsid w:val="00A77897"/>
    <w:rsid w:val="00A9752A"/>
    <w:rsid w:val="00AB7179"/>
    <w:rsid w:val="00AC041B"/>
    <w:rsid w:val="00AC3F0E"/>
    <w:rsid w:val="00AC644B"/>
    <w:rsid w:val="00AD5273"/>
    <w:rsid w:val="00AF472E"/>
    <w:rsid w:val="00AF5C3F"/>
    <w:rsid w:val="00B10032"/>
    <w:rsid w:val="00B12263"/>
    <w:rsid w:val="00B23F7F"/>
    <w:rsid w:val="00B27F38"/>
    <w:rsid w:val="00B447D3"/>
    <w:rsid w:val="00B52F7E"/>
    <w:rsid w:val="00B836CC"/>
    <w:rsid w:val="00B84254"/>
    <w:rsid w:val="00BA296A"/>
    <w:rsid w:val="00BA7E32"/>
    <w:rsid w:val="00BB15DF"/>
    <w:rsid w:val="00BB2CD4"/>
    <w:rsid w:val="00BB6E2B"/>
    <w:rsid w:val="00BC25A0"/>
    <w:rsid w:val="00BD0BE5"/>
    <w:rsid w:val="00BD2AFD"/>
    <w:rsid w:val="00BE3BA5"/>
    <w:rsid w:val="00C13545"/>
    <w:rsid w:val="00C15596"/>
    <w:rsid w:val="00C17BE5"/>
    <w:rsid w:val="00C368FA"/>
    <w:rsid w:val="00C409ED"/>
    <w:rsid w:val="00C43E7C"/>
    <w:rsid w:val="00C50D79"/>
    <w:rsid w:val="00C55189"/>
    <w:rsid w:val="00C60FDF"/>
    <w:rsid w:val="00C70332"/>
    <w:rsid w:val="00C80330"/>
    <w:rsid w:val="00CA67C7"/>
    <w:rsid w:val="00CC466B"/>
    <w:rsid w:val="00CC7139"/>
    <w:rsid w:val="00CD6F83"/>
    <w:rsid w:val="00CF120A"/>
    <w:rsid w:val="00CF5EA9"/>
    <w:rsid w:val="00D03595"/>
    <w:rsid w:val="00D347B8"/>
    <w:rsid w:val="00D375B3"/>
    <w:rsid w:val="00D443A6"/>
    <w:rsid w:val="00D55AA7"/>
    <w:rsid w:val="00D57A2F"/>
    <w:rsid w:val="00D60B74"/>
    <w:rsid w:val="00D66F1D"/>
    <w:rsid w:val="00D712B8"/>
    <w:rsid w:val="00D7159E"/>
    <w:rsid w:val="00D76625"/>
    <w:rsid w:val="00D95B42"/>
    <w:rsid w:val="00D96D06"/>
    <w:rsid w:val="00DA38A1"/>
    <w:rsid w:val="00DA63DA"/>
    <w:rsid w:val="00DC0083"/>
    <w:rsid w:val="00DC079D"/>
    <w:rsid w:val="00DC1A13"/>
    <w:rsid w:val="00DE3C17"/>
    <w:rsid w:val="00DE75ED"/>
    <w:rsid w:val="00DF3F7E"/>
    <w:rsid w:val="00E031ED"/>
    <w:rsid w:val="00E07436"/>
    <w:rsid w:val="00E134E8"/>
    <w:rsid w:val="00E1583B"/>
    <w:rsid w:val="00E24684"/>
    <w:rsid w:val="00E562E4"/>
    <w:rsid w:val="00E8194D"/>
    <w:rsid w:val="00EB56FE"/>
    <w:rsid w:val="00EB7532"/>
    <w:rsid w:val="00EC2528"/>
    <w:rsid w:val="00EC561C"/>
    <w:rsid w:val="00ED3E7A"/>
    <w:rsid w:val="00EF35B1"/>
    <w:rsid w:val="00F07E56"/>
    <w:rsid w:val="00F15727"/>
    <w:rsid w:val="00F33EAE"/>
    <w:rsid w:val="00F347BB"/>
    <w:rsid w:val="00F37616"/>
    <w:rsid w:val="00F42CE1"/>
    <w:rsid w:val="00F54F48"/>
    <w:rsid w:val="00F62EBD"/>
    <w:rsid w:val="00F633F1"/>
    <w:rsid w:val="00F645CB"/>
    <w:rsid w:val="00F64E01"/>
    <w:rsid w:val="00F70C1F"/>
    <w:rsid w:val="00F967A4"/>
    <w:rsid w:val="00F97F4E"/>
    <w:rsid w:val="00FC5A15"/>
    <w:rsid w:val="00FE16A3"/>
    <w:rsid w:val="00FE1A04"/>
    <w:rsid w:val="00FF0CA5"/>
    <w:rsid w:val="261F655D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A4793"/>
  <w15:docId w15:val="{D670217C-37E2-4833-8893-C5E9B6DE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21F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1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7159E"/>
    <w:rPr>
      <w:kern w:val="2"/>
      <w:sz w:val="18"/>
      <w:szCs w:val="18"/>
    </w:rPr>
  </w:style>
  <w:style w:type="paragraph" w:styleId="a5">
    <w:name w:val="footer"/>
    <w:basedOn w:val="a"/>
    <w:link w:val="a6"/>
    <w:rsid w:val="00D71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7159E"/>
    <w:rPr>
      <w:kern w:val="2"/>
      <w:sz w:val="18"/>
      <w:szCs w:val="18"/>
    </w:rPr>
  </w:style>
  <w:style w:type="character" w:styleId="a7">
    <w:name w:val="Placeholder Text"/>
    <w:basedOn w:val="a0"/>
    <w:uiPriority w:val="99"/>
    <w:unhideWhenUsed/>
    <w:rsid w:val="00BC25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243</TotalTime>
  <Pages>2</Pages>
  <Words>113</Words>
  <Characters>650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林强</cp:lastModifiedBy>
  <cp:revision>361</cp:revision>
  <dcterms:created xsi:type="dcterms:W3CDTF">2018-06-14T03:00:00Z</dcterms:created>
  <dcterms:modified xsi:type="dcterms:W3CDTF">2019-11-14T01:54:00Z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